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DD3D7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DD3D7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DD3D7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DD3D7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933E64" w:rsidRPr="00DE0DC3" w:rsidRDefault="00DD3D7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933E64" w:rsidRDefault="00DD3D7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vincolato</w:t>
            </w:r>
          </w:p>
          <w:p w:rsidR="00AD34C2" w:rsidRPr="00DE0DC3" w:rsidRDefault="00DD3D7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DD3D7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DD3D7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DD3D7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DD3D7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D3D73" w:rsidRDefault="00DD3D73"/>
    <w:sectPr w:rsidR="00DD3D73" w:rsidSect="008641BD">
      <w:headerReference w:type="default" r:id="rId6"/>
      <w:pgSz w:w="16838" w:h="11906" w:orient="landscape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D73" w:rsidRDefault="00DD3D73">
      <w:r>
        <w:separator/>
      </w:r>
    </w:p>
  </w:endnote>
  <w:endnote w:type="continuationSeparator" w:id="0">
    <w:p w:rsidR="00DD3D73" w:rsidRDefault="00DD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D73" w:rsidRDefault="00DD3D73">
      <w:r>
        <w:separator/>
      </w:r>
    </w:p>
  </w:footnote>
  <w:footnote w:type="continuationSeparator" w:id="0">
    <w:p w:rsidR="00DD3D73" w:rsidRDefault="00DD3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DD3D73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B6582E" w:rsidRDefault="00DD3D73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UTILIZZO DI CONTRIBUTI E TRASFERIMENTI DA PARTE DI ORGANISMI COMUNITARI E INTERNAZIONALI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DD3D73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A11168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C8"/>
    <w:rsid w:val="00036639"/>
    <w:rsid w:val="00053496"/>
    <w:rsid w:val="001F2F60"/>
    <w:rsid w:val="00244E54"/>
    <w:rsid w:val="00257F46"/>
    <w:rsid w:val="00561EC8"/>
    <w:rsid w:val="007E6B97"/>
    <w:rsid w:val="008641BD"/>
    <w:rsid w:val="00A11168"/>
    <w:rsid w:val="00C06205"/>
    <w:rsid w:val="00DA724E"/>
    <w:rsid w:val="00DD3D73"/>
    <w:rsid w:val="00EE1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C3423C-0B97-4664-9EDF-0DED72B0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2019-02-23T16:55:00Z</dcterms:created>
  <dcterms:modified xsi:type="dcterms:W3CDTF">2019-02-23T16:55:00Z</dcterms:modified>
</cp:coreProperties>
</file>